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41F6A" w14:textId="49F4E171" w:rsidR="00116C58" w:rsidRDefault="00116C58" w:rsidP="00116C5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Joanna PADAGE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 w:rsidR="004631A7">
        <w:rPr>
          <w:rFonts w:eastAsia="Times New Roman" w:cs="Times New Roman"/>
          <w:szCs w:val="24"/>
        </w:rPr>
        <w:t>fl.1485)</w:t>
      </w:r>
    </w:p>
    <w:p w14:paraId="52799686" w14:textId="1D9070CB" w:rsidR="004631A7" w:rsidRDefault="004631A7" w:rsidP="00116C58">
      <w:pPr>
        <w:pStyle w:val="NoSpacing"/>
        <w:rPr>
          <w:rFonts w:eastAsia="Times New Roman" w:cs="Times New Roman"/>
          <w:szCs w:val="24"/>
        </w:rPr>
      </w:pPr>
    </w:p>
    <w:p w14:paraId="4943D49E" w14:textId="4A408611" w:rsidR="004631A7" w:rsidRDefault="004631A7" w:rsidP="00116C58">
      <w:pPr>
        <w:pStyle w:val="NoSpacing"/>
        <w:rPr>
          <w:rFonts w:eastAsia="Times New Roman" w:cs="Times New Roman"/>
          <w:szCs w:val="24"/>
        </w:rPr>
      </w:pPr>
    </w:p>
    <w:p w14:paraId="76D8BE9C" w14:textId="77777777" w:rsidR="004631A7" w:rsidRDefault="004631A7" w:rsidP="004631A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Sister </w:t>
      </w:r>
      <w:r>
        <w:rPr>
          <w:rFonts w:eastAsia="Times New Roman" w:cs="Times New Roman"/>
          <w:szCs w:val="24"/>
        </w:rPr>
        <w:t xml:space="preserve">of John </w:t>
      </w:r>
      <w:proofErr w:type="spellStart"/>
      <w:r>
        <w:rPr>
          <w:rFonts w:eastAsia="Times New Roman" w:cs="Times New Roman"/>
          <w:szCs w:val="24"/>
        </w:rPr>
        <w:t>Waren</w:t>
      </w:r>
      <w:proofErr w:type="spellEnd"/>
      <w:r>
        <w:rPr>
          <w:rFonts w:eastAsia="Times New Roman" w:cs="Times New Roman"/>
          <w:szCs w:val="24"/>
        </w:rPr>
        <w:t xml:space="preserve"> of London, fuller(q.v.).</w:t>
      </w:r>
    </w:p>
    <w:p w14:paraId="74156F90" w14:textId="77777777" w:rsidR="004631A7" w:rsidRDefault="004631A7" w:rsidP="004631A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7565E21E" w14:textId="77777777" w:rsidR="004631A7" w:rsidRDefault="004631A7" w:rsidP="004631A7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pp.457-8)</w:t>
      </w:r>
    </w:p>
    <w:p w14:paraId="60A08E02" w14:textId="77777777" w:rsidR="004631A7" w:rsidRDefault="004631A7" w:rsidP="004631A7">
      <w:pPr>
        <w:pStyle w:val="NoSpacing"/>
        <w:rPr>
          <w:rFonts w:eastAsia="Times New Roman" w:cs="Times New Roman"/>
          <w:szCs w:val="24"/>
        </w:rPr>
      </w:pPr>
    </w:p>
    <w:p w14:paraId="0A74DF56" w14:textId="77777777" w:rsidR="004631A7" w:rsidRDefault="004631A7" w:rsidP="004631A7">
      <w:pPr>
        <w:pStyle w:val="NoSpacing"/>
        <w:rPr>
          <w:rFonts w:eastAsia="Times New Roman" w:cs="Times New Roman"/>
          <w:szCs w:val="24"/>
        </w:rPr>
      </w:pPr>
    </w:p>
    <w:p w14:paraId="28641DC2" w14:textId="6283F6ED" w:rsidR="004631A7" w:rsidRDefault="004631A7" w:rsidP="004631A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Jan.1485</w:t>
      </w:r>
      <w:r>
        <w:rPr>
          <w:rFonts w:eastAsia="Times New Roman" w:cs="Times New Roman"/>
          <w:szCs w:val="24"/>
        </w:rPr>
        <w:tab/>
        <w:t>John bequeathed</w:t>
      </w:r>
      <w:r>
        <w:rPr>
          <w:rFonts w:eastAsia="Times New Roman" w:cs="Times New Roman"/>
          <w:szCs w:val="24"/>
        </w:rPr>
        <w:t xml:space="preserve"> her 6s 8d.     (ibid.)</w:t>
      </w:r>
    </w:p>
    <w:p w14:paraId="7BA4D123" w14:textId="7CF83342" w:rsidR="004631A7" w:rsidRDefault="004631A7" w:rsidP="004631A7">
      <w:pPr>
        <w:pStyle w:val="NoSpacing"/>
        <w:rPr>
          <w:rFonts w:eastAsia="Times New Roman" w:cs="Times New Roman"/>
          <w:szCs w:val="24"/>
        </w:rPr>
      </w:pPr>
    </w:p>
    <w:p w14:paraId="58D35B71" w14:textId="3F67F09E" w:rsidR="004631A7" w:rsidRDefault="004631A7" w:rsidP="004631A7">
      <w:pPr>
        <w:pStyle w:val="NoSpacing"/>
        <w:rPr>
          <w:rFonts w:eastAsia="Times New Roman" w:cs="Times New Roman"/>
          <w:szCs w:val="24"/>
        </w:rPr>
      </w:pPr>
    </w:p>
    <w:p w14:paraId="1186ACD3" w14:textId="3D0BB466" w:rsidR="004631A7" w:rsidRPr="00116C58" w:rsidRDefault="004631A7" w:rsidP="004631A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December 2022</w:t>
      </w:r>
    </w:p>
    <w:p w14:paraId="14DF9878" w14:textId="2D3D5D58" w:rsidR="00116C58" w:rsidRPr="00116C58" w:rsidRDefault="00116C58" w:rsidP="00116C58">
      <w:pPr>
        <w:pStyle w:val="NoSpacing"/>
        <w:rPr>
          <w:rFonts w:eastAsia="Times New Roman" w:cs="Times New Roman"/>
          <w:szCs w:val="24"/>
        </w:rPr>
      </w:pPr>
    </w:p>
    <w:p w14:paraId="00297800" w14:textId="7B764845" w:rsidR="00E66F8F" w:rsidRPr="00E66F8F" w:rsidRDefault="00E66F8F" w:rsidP="00BB3204">
      <w:pPr>
        <w:pStyle w:val="NoSpacing"/>
        <w:rPr>
          <w:rFonts w:cs="Times New Roman"/>
          <w:szCs w:val="24"/>
        </w:rPr>
      </w:pPr>
    </w:p>
    <w:sectPr w:rsidR="00E66F8F" w:rsidRPr="00E66F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415BC" w14:textId="77777777" w:rsidR="00027B13" w:rsidRDefault="00027B13" w:rsidP="009139A6">
      <w:r>
        <w:separator/>
      </w:r>
    </w:p>
  </w:endnote>
  <w:endnote w:type="continuationSeparator" w:id="0">
    <w:p w14:paraId="2D65804D" w14:textId="77777777" w:rsidR="00027B13" w:rsidRDefault="00027B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05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1E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F25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D4A9C" w14:textId="77777777" w:rsidR="00027B13" w:rsidRDefault="00027B13" w:rsidP="009139A6">
      <w:r>
        <w:separator/>
      </w:r>
    </w:p>
  </w:footnote>
  <w:footnote w:type="continuationSeparator" w:id="0">
    <w:p w14:paraId="4ABA2705" w14:textId="77777777" w:rsidR="00027B13" w:rsidRDefault="00027B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EF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75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72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13"/>
    <w:rsid w:val="00027B13"/>
    <w:rsid w:val="000666E0"/>
    <w:rsid w:val="00116C58"/>
    <w:rsid w:val="002510B7"/>
    <w:rsid w:val="00291EC2"/>
    <w:rsid w:val="004631A7"/>
    <w:rsid w:val="005C130B"/>
    <w:rsid w:val="00826F5C"/>
    <w:rsid w:val="009139A6"/>
    <w:rsid w:val="009448BB"/>
    <w:rsid w:val="00947624"/>
    <w:rsid w:val="00A3176C"/>
    <w:rsid w:val="00AE65F8"/>
    <w:rsid w:val="00BA00AB"/>
    <w:rsid w:val="00BB3204"/>
    <w:rsid w:val="00CB4ED9"/>
    <w:rsid w:val="00E66F8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08844"/>
  <w15:chartTrackingRefBased/>
  <w15:docId w15:val="{00F86CAA-1331-4982-8ADD-B763CD68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2022-12-09T13:00:00Z</dcterms:created>
  <dcterms:modified xsi:type="dcterms:W3CDTF">2022-12-09T16:11:00Z</dcterms:modified>
</cp:coreProperties>
</file>